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D2B" w:rsidRDefault="00C24D2B">
      <w:pPr>
        <w:spacing w:after="0"/>
        <w:jc w:val="center"/>
        <w:rPr>
          <w:rFonts w:ascii="宋体" w:eastAsia="宋体" w:hAnsi="宋体"/>
          <w:b/>
          <w:bCs/>
          <w:color w:val="000000"/>
          <w:sz w:val="32"/>
          <w:szCs w:val="32"/>
          <w:lang w:eastAsia="zh-CN"/>
        </w:rPr>
      </w:pPr>
      <w:r>
        <w:rPr>
          <w:rFonts w:ascii="宋体" w:hAnsi="宋体" w:cs="PMingLiUfalt" w:hint="eastAsia"/>
          <w:b/>
          <w:bCs/>
          <w:color w:val="000000"/>
          <w:sz w:val="32"/>
          <w:szCs w:val="32"/>
          <w:lang w:eastAsia="zh-CN"/>
        </w:rPr>
        <w:t>《舞龙舞狮》课程教学大纲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1583"/>
      </w:tblGrid>
      <w:tr w:rsidR="00C24D2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舞龙舞狮</w:t>
            </w:r>
          </w:p>
        </w:tc>
        <w:tc>
          <w:tcPr>
            <w:tcW w:w="4852" w:type="dxa"/>
            <w:gridSpan w:val="4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专业选修课</w:t>
            </w:r>
          </w:p>
        </w:tc>
      </w:tr>
      <w:tr w:rsidR="00C24D2B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课程英文名称：</w:t>
            </w:r>
            <w:r w:rsidRPr="00B23F1C">
              <w:rPr>
                <w:rFonts w:ascii="Simsun" w:hAnsi="Simsun" w:cs="Simsun"/>
                <w:sz w:val="18"/>
                <w:szCs w:val="18"/>
              </w:rPr>
              <w:t>Dragon and lion dance</w:t>
            </w:r>
          </w:p>
        </w:tc>
      </w:tr>
      <w:tr w:rsidR="00C24D2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总学时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周学时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学分：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36/2</w:t>
            </w:r>
            <w:bookmarkStart w:id="0" w:name="_GoBack"/>
            <w:bookmarkEnd w:id="0"/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4852" w:type="dxa"/>
            <w:gridSpan w:val="4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36</w:t>
            </w:r>
          </w:p>
        </w:tc>
      </w:tr>
      <w:tr w:rsidR="00C24D2B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无</w:t>
            </w:r>
          </w:p>
        </w:tc>
      </w:tr>
      <w:tr w:rsidR="00C24D2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第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-1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周</w:t>
            </w:r>
          </w:p>
        </w:tc>
        <w:tc>
          <w:tcPr>
            <w:tcW w:w="4852" w:type="dxa"/>
            <w:gridSpan w:val="4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武术馆</w:t>
            </w:r>
          </w:p>
        </w:tc>
      </w:tr>
      <w:tr w:rsidR="00C24D2B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授课对象：</w:t>
            </w:r>
            <w:r w:rsidRPr="0052397F"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 xml:space="preserve"> 20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级社会体育专业学生</w:t>
            </w:r>
          </w:p>
        </w:tc>
      </w:tr>
      <w:tr w:rsidR="00C24D2B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教育学院体育系</w:t>
            </w:r>
          </w:p>
        </w:tc>
      </w:tr>
      <w:tr w:rsidR="00C24D2B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张恒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>\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讲师</w:t>
            </w:r>
          </w:p>
        </w:tc>
      </w:tr>
      <w:tr w:rsidR="00C24D2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15999776184-66184</w:t>
            </w:r>
          </w:p>
        </w:tc>
        <w:tc>
          <w:tcPr>
            <w:tcW w:w="4852" w:type="dxa"/>
            <w:gridSpan w:val="4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  <w:t>Email: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250451913@qq.com</w:t>
            </w:r>
          </w:p>
        </w:tc>
      </w:tr>
      <w:tr w:rsidR="00C24D2B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周四下午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16:30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分武术馆</w:t>
            </w:r>
          </w:p>
        </w:tc>
      </w:tr>
      <w:tr w:rsidR="00C24D2B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课程考核方式：开卷（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闭卷（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课程论文（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其它（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:rsidR="00C24D2B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1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、教材：《传统体育运动》，高等教育出版社，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2007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年出版；</w:t>
            </w:r>
          </w:p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《大学生舞龙舞狮竞赛规则、裁判法》，中国大学生龙狮协会，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2009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年审定</w:t>
            </w:r>
          </w:p>
        </w:tc>
      </w:tr>
      <w:tr w:rsidR="00C24D2B">
        <w:trPr>
          <w:trHeight w:val="2477"/>
          <w:jc w:val="center"/>
        </w:trPr>
        <w:tc>
          <w:tcPr>
            <w:tcW w:w="9401" w:type="dxa"/>
            <w:gridSpan w:val="9"/>
            <w:vAlign w:val="center"/>
          </w:tcPr>
          <w:p w:rsidR="00C24D2B" w:rsidRDefault="00C24D2B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课程简介：</w:t>
            </w:r>
          </w:p>
          <w:p w:rsidR="00C24D2B" w:rsidRDefault="00C24D2B" w:rsidP="00C24D2B">
            <w:pPr>
              <w:tabs>
                <w:tab w:val="left" w:pos="1440"/>
              </w:tabs>
              <w:spacing w:line="360" w:lineRule="exact"/>
              <w:ind w:firstLineChars="200" w:firstLine="31680"/>
              <w:outlineLvl w:val="0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《舞龙、舞狮》课程以理性态度和务实精神，旨在对中华民族传统文化的继承和创新问题有所思考、有所实践、有所突破，旨在为提高学生综合素质，培育民族精神，把中华民族优秀的传统文化继承下来，并发扬光大。</w:t>
            </w:r>
          </w:p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 w:rsidR="00C24D2B" w:rsidRDefault="00C24D2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C24D2B">
        <w:trPr>
          <w:trHeight w:val="2000"/>
          <w:jc w:val="center"/>
        </w:trPr>
        <w:tc>
          <w:tcPr>
            <w:tcW w:w="6216" w:type="dxa"/>
            <w:gridSpan w:val="6"/>
          </w:tcPr>
          <w:p w:rsidR="00C24D2B" w:rsidRDefault="00C24D2B" w:rsidP="00C24D2B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课程教学目标</w:t>
            </w:r>
          </w:p>
          <w:p w:rsidR="00C24D2B" w:rsidRDefault="00C24D2B" w:rsidP="00C24D2B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（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）让学生了解舞龙舞狮文化。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br/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（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）初步掌握以舞狮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A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级难度为主的技术动作，简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易组合动作。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br/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（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）提高学生身体协调性，培养吃苦耐劳、团结协作精神。</w:t>
            </w:r>
            <w:r>
              <w:rPr>
                <w:rStyle w:val="Strong"/>
                <w:rFonts w:ascii="宋体" w:eastAsia="宋体" w:hAnsi="宋体"/>
                <w:b w:val="0"/>
                <w:bCs w:val="0"/>
                <w:color w:val="000000"/>
                <w:sz w:val="21"/>
                <w:szCs w:val="21"/>
                <w:shd w:val="clear" w:color="auto" w:fill="FFFFFF"/>
                <w:lang w:eastAsia="zh-CN"/>
              </w:rPr>
              <w:br/>
            </w:r>
          </w:p>
          <w:p w:rsidR="00C24D2B" w:rsidRDefault="00C24D2B" w:rsidP="00C24D2B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 xml:space="preserve">2.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（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）学习鼓乐基本知识，学会欣赏舞狮运动。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br/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（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）掌握以舞狮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B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级难度为主的技术动作和套路组合。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br/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（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）能利用所学基本动作，进行有机组合，编排简单舞狮套路。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br/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（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）进一步加强学生顽强拼搏、集体主义精神的培养。</w:t>
            </w:r>
            <w:r>
              <w:rPr>
                <w:rStyle w:val="Strong"/>
                <w:rFonts w:ascii="宋体" w:eastAsia="宋体" w:hAnsi="宋体"/>
                <w:b w:val="0"/>
                <w:bCs w:val="0"/>
                <w:color w:val="000000"/>
                <w:sz w:val="21"/>
                <w:szCs w:val="21"/>
                <w:shd w:val="clear" w:color="auto" w:fill="FFFFFF"/>
                <w:lang w:eastAsia="zh-CN"/>
              </w:rPr>
              <w:br/>
            </w:r>
          </w:p>
          <w:p w:rsidR="00C24D2B" w:rsidRPr="00CE761C" w:rsidRDefault="00C24D2B" w:rsidP="00C24D2B">
            <w:pPr>
              <w:spacing w:line="360" w:lineRule="exact"/>
              <w:ind w:firstLineChars="200" w:firstLine="31680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 xml:space="preserve">3.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（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）学习舞狮竞赛规则和裁判法。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br/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（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）基本掌握舞狮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C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级难度技术动作和较为复杂的套路组合。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br/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（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）能独立进行完整的舞狮套路创编、训练、表演。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br/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（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）培养学生创新思维与创新能力，培养团队协作精神。</w:t>
            </w:r>
          </w:p>
        </w:tc>
        <w:tc>
          <w:tcPr>
            <w:tcW w:w="3185" w:type="dxa"/>
            <w:gridSpan w:val="3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C24D2B" w:rsidRDefault="00C24D2B">
            <w:pPr>
              <w:numPr>
                <w:ilvl w:val="0"/>
                <w:numId w:val="1"/>
              </w:num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1. </w:t>
            </w:r>
          </w:p>
          <w:p w:rsidR="00C24D2B" w:rsidRDefault="00C24D2B">
            <w:pPr>
              <w:numPr>
                <w:ilvl w:val="0"/>
                <w:numId w:val="2"/>
              </w:num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2. </w:t>
            </w:r>
          </w:p>
          <w:p w:rsidR="00C24D2B" w:rsidRDefault="00C24D2B">
            <w:pPr>
              <w:numPr>
                <w:ilvl w:val="0"/>
                <w:numId w:val="2"/>
              </w:num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>3.</w:t>
            </w:r>
          </w:p>
          <w:p w:rsidR="00C24D2B" w:rsidRDefault="00C24D2B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√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>4.</w:t>
            </w:r>
          </w:p>
          <w:p w:rsidR="00C24D2B" w:rsidRDefault="00C24D2B">
            <w:pPr>
              <w:numPr>
                <w:ilvl w:val="0"/>
                <w:numId w:val="2"/>
              </w:num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>5.</w:t>
            </w:r>
          </w:p>
          <w:p w:rsidR="00C24D2B" w:rsidRDefault="00C24D2B">
            <w:pPr>
              <w:numPr>
                <w:ilvl w:val="0"/>
                <w:numId w:val="2"/>
              </w:num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6. </w:t>
            </w:r>
          </w:p>
          <w:p w:rsidR="00C24D2B" w:rsidRDefault="00C24D2B">
            <w:pPr>
              <w:numPr>
                <w:ilvl w:val="0"/>
                <w:numId w:val="2"/>
              </w:num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．</w:t>
            </w:r>
          </w:p>
          <w:p w:rsidR="00C24D2B" w:rsidRDefault="00C24D2B">
            <w:pPr>
              <w:numPr>
                <w:ilvl w:val="0"/>
                <w:numId w:val="2"/>
              </w:num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C24D2B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C24D2B" w:rsidRPr="002E27E1" w:rsidRDefault="00C24D2B" w:rsidP="004F52DA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理论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教学进程表</w:t>
            </w:r>
          </w:p>
        </w:tc>
      </w:tr>
      <w:tr w:rsidR="00C24D2B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教学方式</w:t>
            </w:r>
          </w:p>
        </w:tc>
        <w:tc>
          <w:tcPr>
            <w:tcW w:w="1625" w:type="dxa"/>
            <w:gridSpan w:val="2"/>
            <w:tcMar>
              <w:left w:w="28" w:type="dxa"/>
              <w:right w:w="28" w:type="dxa"/>
            </w:tcMar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作业安排</w:t>
            </w:r>
          </w:p>
        </w:tc>
      </w:tr>
      <w:tr w:rsidR="00C24D2B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</w:tcPr>
          <w:p w:rsidR="00C24D2B" w:rsidRDefault="00C24D2B">
            <w:pP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舞狮运动概述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560" w:type="dxa"/>
            <w:vAlign w:val="center"/>
          </w:tcPr>
          <w:p w:rsidR="00C24D2B" w:rsidRDefault="00C24D2B" w:rsidP="00CE761C">
            <w:pPr>
              <w:spacing w:after="0" w:line="240" w:lineRule="atLeas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CE761C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625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</w:tr>
      <w:tr w:rsidR="00C24D2B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持狮头、狮尾基本方法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 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S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式舞狮、快速连续螺旋跳狮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C24D2B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舞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狮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基本步型、步法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S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式舞狮、快速连续螺旋跳狮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C24D2B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直线行进、曲线行进、原地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8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字舞狮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快速跑斜圆场、跳狮接直躺舞狮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C24D2B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走（跑）圆场、起伏行进、穿狮尾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快速跑斜圆场、跳狮接直躺舞狮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C24D2B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单侧起伏小圆场、矮步跑圆场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快速跑斜圆场、跳狮接直躺舞狮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C24D2B">
        <w:trPr>
          <w:trHeight w:val="32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原地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8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字舞狮、原地坐头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快速矮步越障碍、跳狮接坐头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C24D2B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直线（曲线）圆场、行进跃障碍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快速矮步越障碍、跳狮接单腿独立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C24D2B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直线（曲线）圆场、行进跃障碍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快速矮步越障碍、跳狮接狮头夹腰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C24D2B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醒狮采青一阶段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快速矮步越障碍、跳狮接坐头、夹腰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C24D2B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醒狮采青二阶段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快速矮步越障碍、跳狮接夹腰、独立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C24D2B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醒狮采青三阶段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快速矮步越障碍、跳狮接前后分腿跳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C24D2B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醒狮采青四阶段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快速矮步越障碍、跳狮接坐头走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字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C24D2B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鼓：大鼓、小鼓的演奏方法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节奏清晰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Pr="00CE761C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E761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C24D2B" w:rsidTr="00CE761C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锣：大锣、小锣的演奏方法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节奏清晰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Default="00C24D2B" w:rsidP="00CE761C">
            <w:pPr>
              <w:jc w:val="center"/>
            </w:pPr>
            <w:r w:rsidRPr="004F422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C24D2B" w:rsidTr="00CE761C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钹的演奏方法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节奏清晰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Default="00C24D2B" w:rsidP="00CE761C">
            <w:pPr>
              <w:jc w:val="center"/>
            </w:pPr>
            <w:r w:rsidRPr="004F422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C24D2B" w:rsidTr="00CE761C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钗的演奏方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法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节奏清晰</w:t>
            </w:r>
          </w:p>
        </w:tc>
        <w:tc>
          <w:tcPr>
            <w:tcW w:w="1560" w:type="dxa"/>
            <w:vAlign w:val="center"/>
          </w:tcPr>
          <w:p w:rsidR="00C24D2B" w:rsidRPr="002E27E1" w:rsidRDefault="00C24D2B" w:rsidP="004F52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1625" w:type="dxa"/>
            <w:gridSpan w:val="2"/>
            <w:vAlign w:val="center"/>
          </w:tcPr>
          <w:p w:rsidR="00C24D2B" w:rsidRDefault="00C24D2B" w:rsidP="00CE761C">
            <w:pPr>
              <w:jc w:val="center"/>
            </w:pPr>
            <w:r w:rsidRPr="004F422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C24D2B">
        <w:trPr>
          <w:trHeight w:val="340"/>
          <w:jc w:val="center"/>
        </w:trPr>
        <w:tc>
          <w:tcPr>
            <w:tcW w:w="648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考核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醒狮成套动作</w:t>
            </w:r>
          </w:p>
        </w:tc>
        <w:tc>
          <w:tcPr>
            <w:tcW w:w="1560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625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</w:tr>
      <w:tr w:rsidR="00C24D2B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C24D2B" w:rsidRDefault="00C24D2B">
            <w:pPr>
              <w:spacing w:after="0" w:line="240" w:lineRule="atLeast"/>
              <w:jc w:val="right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217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625" w:type="dxa"/>
            <w:gridSpan w:val="2"/>
            <w:vAlign w:val="center"/>
          </w:tcPr>
          <w:p w:rsidR="00C24D2B" w:rsidRDefault="00C24D2B">
            <w:pPr>
              <w:spacing w:after="0" w:line="240" w:lineRule="atLeast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C24D2B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lang w:eastAsia="zh-CN"/>
              </w:rPr>
              <w:t>成绩评定方法及标准</w:t>
            </w:r>
          </w:p>
        </w:tc>
      </w:tr>
      <w:tr w:rsidR="00C24D2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C24D2B" w:rsidRDefault="00C24D2B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考核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C24D2B" w:rsidRDefault="00C24D2B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vAlign w:val="center"/>
          </w:tcPr>
          <w:p w:rsidR="00C24D2B" w:rsidRDefault="00C24D2B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权重</w:t>
            </w:r>
          </w:p>
        </w:tc>
      </w:tr>
      <w:tr w:rsidR="00C24D2B">
        <w:trPr>
          <w:trHeight w:val="13656"/>
          <w:jc w:val="center"/>
        </w:trPr>
        <w:tc>
          <w:tcPr>
            <w:tcW w:w="2007" w:type="dxa"/>
            <w:gridSpan w:val="2"/>
            <w:vAlign w:val="center"/>
          </w:tcPr>
          <w:p w:rsidR="00C24D2B" w:rsidRDefault="00C24D2B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专项部分</w:t>
            </w:r>
          </w:p>
        </w:tc>
        <w:tc>
          <w:tcPr>
            <w:tcW w:w="5811" w:type="dxa"/>
            <w:gridSpan w:val="6"/>
            <w:vAlign w:val="center"/>
          </w:tcPr>
          <w:p w:rsidR="00C24D2B" w:rsidRDefault="00C24D2B">
            <w:pPr>
              <w:spacing w:line="4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备注：把所学的醒狮难度分成四组由考生进行考试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</w:t>
            </w:r>
          </w:p>
          <w:p w:rsidR="00C24D2B" w:rsidRDefault="00C24D2B">
            <w:pPr>
              <w:spacing w:line="4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具体如下：</w:t>
            </w:r>
          </w:p>
          <w:p w:rsidR="00C24D2B" w:rsidRDefault="00C24D2B">
            <w:pPr>
              <w:spacing w:line="460" w:lineRule="exact"/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第一组：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快速矮步越障碍、跳狮接坐头</w:t>
            </w:r>
          </w:p>
          <w:p w:rsidR="00C24D2B" w:rsidRDefault="00C24D2B">
            <w:pPr>
              <w:spacing w:line="460" w:lineRule="exact"/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第二组：快速矮步越障碍、跳狮接狮头夹腰</w:t>
            </w:r>
          </w:p>
          <w:p w:rsidR="00C24D2B" w:rsidRDefault="00C24D2B">
            <w:pPr>
              <w:spacing w:line="460" w:lineRule="exact"/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第三组：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快速矮步越障碍、跳狮接夹腰、独立</w:t>
            </w:r>
          </w:p>
          <w:p w:rsidR="00C24D2B" w:rsidRDefault="00C24D2B">
            <w:pPr>
              <w:spacing w:line="460" w:lineRule="exact"/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第四组：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快速矮步越障碍、跳狮接坐头走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字接狮头夹腰独立</w:t>
            </w:r>
          </w:p>
          <w:p w:rsidR="00C24D2B" w:rsidRDefault="00C24D2B">
            <w:pPr>
              <w:spacing w:line="4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）每组动作规格的分值为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分。</w:t>
            </w:r>
          </w:p>
          <w:p w:rsidR="00C24D2B" w:rsidRDefault="00C24D2B" w:rsidP="00C24D2B">
            <w:pPr>
              <w:spacing w:line="460" w:lineRule="exact"/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凡步型、手法、步法、身法、腿法、跳跃、平衡的方法，与规格要求轻微不符者，每出现一次扣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分；与规格要求显著不符者，每出现一次扣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分。难度动作（坐头、夹腰、独立、前后分腿跳）醒狮双人配合失误为准，扣分均为一次总扣，最多扣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分。一个动作出现多种错误时，最多扣分不得超过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分。</w:t>
            </w:r>
          </w:p>
          <w:p w:rsidR="00C24D2B" w:rsidRDefault="00C24D2B" w:rsidP="00C24D2B">
            <w:pPr>
              <w:spacing w:line="460" w:lineRule="exact"/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凡狮头脱手、落地、均按动作规格分值予以扣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分。</w:t>
            </w:r>
          </w:p>
          <w:p w:rsidR="00C24D2B" w:rsidRDefault="00C24D2B">
            <w:pPr>
              <w:spacing w:line="4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）劲力、协调的分值为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分。</w:t>
            </w:r>
          </w:p>
          <w:p w:rsidR="00C24D2B" w:rsidRDefault="00C24D2B" w:rsidP="00C24D2B">
            <w:pPr>
              <w:spacing w:line="460" w:lineRule="exact"/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凡劲力充足，用力顺达，力点准确，手眼身法步协调（双人配合默契、前后动作一致），动作干净利落者，给予满分。</w:t>
            </w:r>
          </w:p>
          <w:p w:rsidR="00C24D2B" w:rsidRDefault="00C24D2B" w:rsidP="00C24D2B">
            <w:pPr>
              <w:spacing w:line="460" w:lineRule="exact"/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凡与要求轻微不符者，扣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1—2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分；显著不符者，扣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3—4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分；严重不符者扣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分。</w:t>
            </w:r>
          </w:p>
          <w:p w:rsidR="00C24D2B" w:rsidRDefault="00C24D2B">
            <w:pPr>
              <w:spacing w:line="4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）精神、节奏、风格、内容、结构、布局的分值为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分。</w:t>
            </w:r>
          </w:p>
          <w:p w:rsidR="00C24D2B" w:rsidRDefault="00C24D2B" w:rsidP="00C24D2B">
            <w:pPr>
              <w:spacing w:line="460" w:lineRule="exact"/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凡符合精神饱满，节奏分明，风格突出，内容充实，结构合理，变化多样，布局匀称的要求者，给予满分。</w:t>
            </w:r>
          </w:p>
          <w:p w:rsidR="00C24D2B" w:rsidRDefault="00C24D2B" w:rsidP="00C24D2B">
            <w:pPr>
              <w:spacing w:line="460" w:lineRule="exact"/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凡与要求轻微不符者，扣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1—2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分；显著不符者，扣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3—4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分；严重不符者，扣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分。</w:t>
            </w:r>
          </w:p>
          <w:p w:rsidR="00C24D2B" w:rsidRDefault="00C24D2B">
            <w:pPr>
              <w:spacing w:line="460" w:lineRule="exact"/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</w:p>
          <w:p w:rsidR="00C24D2B" w:rsidRDefault="00C24D2B">
            <w:pPr>
              <w:snapToGrid w:val="0"/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 </w:t>
            </w:r>
          </w:p>
        </w:tc>
        <w:tc>
          <w:tcPr>
            <w:tcW w:w="1583" w:type="dxa"/>
            <w:vAlign w:val="center"/>
          </w:tcPr>
          <w:p w:rsidR="00C24D2B" w:rsidRDefault="00C24D2B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60%</w:t>
            </w:r>
          </w:p>
        </w:tc>
      </w:tr>
      <w:tr w:rsidR="00C24D2B">
        <w:trPr>
          <w:trHeight w:val="90"/>
          <w:jc w:val="center"/>
        </w:trPr>
        <w:tc>
          <w:tcPr>
            <w:tcW w:w="2007" w:type="dxa"/>
            <w:gridSpan w:val="2"/>
            <w:vAlign w:val="center"/>
          </w:tcPr>
          <w:p w:rsidR="00C24D2B" w:rsidRDefault="00C24D2B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素质部分</w:t>
            </w:r>
          </w:p>
        </w:tc>
        <w:tc>
          <w:tcPr>
            <w:tcW w:w="5811" w:type="dxa"/>
            <w:gridSpan w:val="6"/>
            <w:vAlign w:val="center"/>
          </w:tcPr>
          <w:p w:rsidR="00C24D2B" w:rsidRDefault="00C24D2B">
            <w:pPr>
              <w:spacing w:line="4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满分为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分，每组动作规格的分值为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分，凡与要求不符者不予评分。</w:t>
            </w:r>
          </w:p>
          <w:p w:rsidR="00C24D2B" w:rsidRDefault="00C24D2B">
            <w:pPr>
              <w:spacing w:line="4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第一组：俯卧撑提臀起三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×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（每组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次连接不间断）</w:t>
            </w:r>
          </w:p>
          <w:p w:rsidR="00C24D2B" w:rsidRDefault="00C24D2B">
            <w:pPr>
              <w:spacing w:line="4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第二组：双人配合醒狮前后跳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×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（每组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次连接不间断）</w:t>
            </w:r>
          </w:p>
          <w:p w:rsidR="00C24D2B" w:rsidRDefault="00C24D2B">
            <w:pPr>
              <w:spacing w:line="4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第三组：双人配合醒狮坐头、夹腰左右转圈（左右各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圈）接单腿独立三组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每组除夹腰左右转圈外，坐头、独立动作停顿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分钟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)</w:t>
            </w:r>
          </w:p>
          <w:p w:rsidR="00C24D2B" w:rsidRDefault="00C24D2B">
            <w:pPr>
              <w:snapToGrid w:val="0"/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vAlign w:val="center"/>
          </w:tcPr>
          <w:p w:rsidR="00C24D2B" w:rsidRDefault="00C24D2B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30%</w:t>
            </w:r>
          </w:p>
        </w:tc>
      </w:tr>
      <w:tr w:rsidR="00C24D2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C24D2B" w:rsidRDefault="00C24D2B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平时成绩</w:t>
            </w:r>
          </w:p>
        </w:tc>
        <w:tc>
          <w:tcPr>
            <w:tcW w:w="5811" w:type="dxa"/>
            <w:gridSpan w:val="6"/>
            <w:vAlign w:val="center"/>
          </w:tcPr>
          <w:p w:rsidR="00C24D2B" w:rsidRDefault="00C24D2B">
            <w:pPr>
              <w:snapToGrid w:val="0"/>
              <w:spacing w:after="0" w:line="240" w:lineRule="atLeast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满分为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分，以为考勤为主，请假一次扣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分，迟到一次扣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分，旷课一次扣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分，缺勤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1\3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不予考核。</w:t>
            </w:r>
          </w:p>
        </w:tc>
        <w:tc>
          <w:tcPr>
            <w:tcW w:w="1583" w:type="dxa"/>
            <w:vAlign w:val="center"/>
          </w:tcPr>
          <w:p w:rsidR="00C24D2B" w:rsidRDefault="00C24D2B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10%</w:t>
            </w:r>
          </w:p>
        </w:tc>
      </w:tr>
      <w:tr w:rsidR="00C24D2B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24D2B" w:rsidRDefault="00C24D2B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日</w:t>
            </w:r>
          </w:p>
        </w:tc>
      </w:tr>
      <w:tr w:rsidR="00C24D2B">
        <w:trPr>
          <w:trHeight w:val="2351"/>
          <w:jc w:val="center"/>
        </w:trPr>
        <w:tc>
          <w:tcPr>
            <w:tcW w:w="9401" w:type="dxa"/>
            <w:gridSpan w:val="9"/>
          </w:tcPr>
          <w:p w:rsidR="00C24D2B" w:rsidRDefault="00C24D2B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系（部）审查意见：</w:t>
            </w:r>
          </w:p>
          <w:p w:rsidR="00C24D2B" w:rsidRDefault="00C24D2B" w:rsidP="00C24D2B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 w:rsidR="00C24D2B" w:rsidRDefault="00C24D2B" w:rsidP="00C24D2B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 w:rsidR="00C24D2B" w:rsidRDefault="00C24D2B" w:rsidP="00C24D2B">
            <w:pPr>
              <w:spacing w:after="0" w:line="240" w:lineRule="atLeast"/>
              <w:ind w:firstLineChars="450" w:firstLine="3168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。</w:t>
            </w:r>
          </w:p>
          <w:p w:rsidR="00C24D2B" w:rsidRDefault="00C24D2B">
            <w:pPr>
              <w:spacing w:after="0" w:line="240" w:lineRule="atLeast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 w:rsidR="00C24D2B" w:rsidRDefault="00C24D2B">
            <w:pPr>
              <w:spacing w:after="0" w:line="240" w:lineRule="atLeast"/>
              <w:ind w:right="42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 w:rsidR="00C24D2B" w:rsidRDefault="00C24D2B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lang w:eastAsia="zh-CN"/>
              </w:rPr>
              <w:t>日</w:t>
            </w:r>
          </w:p>
          <w:p w:rsidR="00C24D2B" w:rsidRDefault="00C24D2B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</w:tbl>
    <w:p w:rsidR="00C24D2B" w:rsidRDefault="00C24D2B" w:rsidP="00C24D2B">
      <w:pPr>
        <w:spacing w:line="360" w:lineRule="exact"/>
        <w:ind w:left="31680" w:hangingChars="350" w:firstLine="31680"/>
        <w:rPr>
          <w:rFonts w:ascii="宋体" w:eastAsia="宋体" w:hAnsi="宋体"/>
          <w:b/>
          <w:bCs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、课程教学目标：请精炼概括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3-5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C24D2B" w:rsidRDefault="00C24D2B" w:rsidP="0052397F">
      <w:pPr>
        <w:spacing w:line="360" w:lineRule="exact"/>
        <w:ind w:left="31680" w:hangingChars="350" w:firstLine="31680"/>
        <w:rPr>
          <w:rFonts w:ascii="宋体" w:eastAsia="宋体" w:hAnsi="宋体"/>
          <w:b/>
          <w:bCs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）</w:t>
      </w:r>
    </w:p>
    <w:p w:rsidR="00C24D2B" w:rsidRDefault="00C24D2B" w:rsidP="0052397F">
      <w:pPr>
        <w:spacing w:line="360" w:lineRule="exact"/>
        <w:ind w:left="31680" w:hangingChars="350" w:firstLine="31680"/>
        <w:rPr>
          <w:rFonts w:ascii="宋体" w:eastAsia="宋体" w:hAnsi="宋体"/>
          <w:b/>
          <w:bCs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实训</w:t>
      </w:r>
    </w:p>
    <w:p w:rsidR="00C24D2B" w:rsidRDefault="00C24D2B">
      <w:pPr>
        <w:spacing w:line="360" w:lineRule="exact"/>
        <w:rPr>
          <w:rFonts w:ascii="宋体" w:eastAsia="宋体" w:hAnsi="宋体"/>
          <w:b/>
          <w:bCs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C24D2B" w:rsidSect="00EB7B18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falt">
    <w:altName w:val="Microsoft JhengHei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0D7E7"/>
    <w:multiLevelType w:val="singleLevel"/>
    <w:tmpl w:val="59B0D7E7"/>
    <w:lvl w:ilvl="0">
      <w:start w:val="1"/>
      <w:numFmt w:val="bullet"/>
      <w:lvlText w:val="□"/>
      <w:lvlJc w:val="left"/>
      <w:pPr>
        <w:ind w:left="420" w:hanging="420"/>
      </w:pPr>
      <w:rPr>
        <w:rFonts w:ascii="Arial" w:hAnsi="Arial" w:hint="default"/>
      </w:rPr>
    </w:lvl>
  </w:abstractNum>
  <w:abstractNum w:abstractNumId="1">
    <w:nsid w:val="59B0D8CE"/>
    <w:multiLevelType w:val="singleLevel"/>
    <w:tmpl w:val="59B0D8CE"/>
    <w:lvl w:ilvl="0">
      <w:start w:val="1"/>
      <w:numFmt w:val="bullet"/>
      <w:lvlText w:val="□"/>
      <w:lvlJc w:val="left"/>
      <w:pPr>
        <w:ind w:left="420" w:hanging="42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573D5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4F422E"/>
    <w:rsid w:val="004F52DA"/>
    <w:rsid w:val="0052397F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9D32E0"/>
    <w:rsid w:val="00A84D68"/>
    <w:rsid w:val="00A85774"/>
    <w:rsid w:val="00AA199F"/>
    <w:rsid w:val="00AB00C2"/>
    <w:rsid w:val="00AE48DD"/>
    <w:rsid w:val="00B23F1C"/>
    <w:rsid w:val="00BB35F5"/>
    <w:rsid w:val="00C24D2B"/>
    <w:rsid w:val="00C41D05"/>
    <w:rsid w:val="00C705DD"/>
    <w:rsid w:val="00C76FA2"/>
    <w:rsid w:val="00CA1AB8"/>
    <w:rsid w:val="00CC4A46"/>
    <w:rsid w:val="00CD2F8F"/>
    <w:rsid w:val="00CE761C"/>
    <w:rsid w:val="00D45246"/>
    <w:rsid w:val="00D62B41"/>
    <w:rsid w:val="00DB45CF"/>
    <w:rsid w:val="00DB5724"/>
    <w:rsid w:val="00DF5C03"/>
    <w:rsid w:val="00E0505F"/>
    <w:rsid w:val="00E413E8"/>
    <w:rsid w:val="00E53E23"/>
    <w:rsid w:val="00EB7B18"/>
    <w:rsid w:val="00EC2295"/>
    <w:rsid w:val="00ED3FCA"/>
    <w:rsid w:val="00F31667"/>
    <w:rsid w:val="00F617C2"/>
    <w:rsid w:val="00F96D96"/>
    <w:rsid w:val="00FE22C8"/>
    <w:rsid w:val="02326194"/>
    <w:rsid w:val="03B60F3E"/>
    <w:rsid w:val="0F1F738E"/>
    <w:rsid w:val="16EE4885"/>
    <w:rsid w:val="1A36290F"/>
    <w:rsid w:val="1B370DD5"/>
    <w:rsid w:val="1CAB32C8"/>
    <w:rsid w:val="1F3025CC"/>
    <w:rsid w:val="21CA37C5"/>
    <w:rsid w:val="224A013C"/>
    <w:rsid w:val="28AD1D92"/>
    <w:rsid w:val="2C23799B"/>
    <w:rsid w:val="2F9F7BC0"/>
    <w:rsid w:val="32AA5992"/>
    <w:rsid w:val="3FD87755"/>
    <w:rsid w:val="43CF7AE0"/>
    <w:rsid w:val="448A34FE"/>
    <w:rsid w:val="45714C8E"/>
    <w:rsid w:val="513A1E2B"/>
    <w:rsid w:val="528F0594"/>
    <w:rsid w:val="60465312"/>
    <w:rsid w:val="61355388"/>
    <w:rsid w:val="62602DFF"/>
    <w:rsid w:val="65B273CB"/>
    <w:rsid w:val="6FE845A8"/>
    <w:rsid w:val="77FF16D5"/>
    <w:rsid w:val="7D0156CB"/>
    <w:rsid w:val="7EC47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18"/>
    <w:pPr>
      <w:spacing w:after="120"/>
      <w:jc w:val="both"/>
    </w:pPr>
    <w:rPr>
      <w:rFonts w:eastAsia="PMingLiUfalt"/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B7B1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B7B18"/>
    <w:rPr>
      <w:rFonts w:eastAsia="PMingLiUfalt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EB7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B7B18"/>
    <w:rPr>
      <w:rFonts w:eastAsia="PMingLiUfalt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rsid w:val="00EB7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B7B18"/>
    <w:rPr>
      <w:rFonts w:eastAsia="PMingLiUfalt"/>
      <w:sz w:val="18"/>
      <w:szCs w:val="18"/>
      <w:lang w:eastAsia="en-US"/>
    </w:rPr>
  </w:style>
  <w:style w:type="character" w:styleId="Strong">
    <w:name w:val="Strong"/>
    <w:basedOn w:val="DefaultParagraphFont"/>
    <w:uiPriority w:val="99"/>
    <w:qFormat/>
    <w:rsid w:val="00EB7B18"/>
    <w:rPr>
      <w:b/>
      <w:bCs/>
    </w:rPr>
  </w:style>
  <w:style w:type="table" w:styleId="TableGrid">
    <w:name w:val="Table Grid"/>
    <w:basedOn w:val="TableNormal"/>
    <w:uiPriority w:val="99"/>
    <w:rsid w:val="00EB7B1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EB7B18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EB7B18"/>
    <w:rPr>
      <w:rFonts w:ascii="CIDFont + F2" w:eastAsia="Times New Roman" w:hAnsi="CIDFont + F2" w:cs="CIDFont + F2"/>
      <w:color w:val="000000"/>
      <w:sz w:val="20"/>
      <w:szCs w:val="20"/>
    </w:rPr>
  </w:style>
  <w:style w:type="paragraph" w:customStyle="1" w:styleId="ListParagraph1">
    <w:name w:val="List Paragraph1"/>
    <w:basedOn w:val="Normal"/>
    <w:uiPriority w:val="99"/>
    <w:rsid w:val="00EB7B1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4</Pages>
  <Words>414</Words>
  <Characters>2364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张银燕</cp:lastModifiedBy>
  <cp:revision>4</cp:revision>
  <cp:lastPrinted>2017-01-05T16:24:00Z</cp:lastPrinted>
  <dcterms:created xsi:type="dcterms:W3CDTF">2017-09-01T07:23:00Z</dcterms:created>
  <dcterms:modified xsi:type="dcterms:W3CDTF">2017-11-17T05:10:00Z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